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BB2E0" w14:textId="4D4F34BB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017E2">
        <w:rPr>
          <w:b/>
          <w:noProof/>
          <w:sz w:val="24"/>
        </w:rPr>
        <w:t>6</w:t>
      </w:r>
      <w:r w:rsidR="000A1496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  <w:t>S5-2</w:t>
      </w:r>
      <w:r w:rsidR="009A13DA">
        <w:rPr>
          <w:b/>
          <w:i/>
          <w:noProof/>
          <w:sz w:val="28"/>
        </w:rPr>
        <w:t>5</w:t>
      </w:r>
      <w:r w:rsidR="00063B81">
        <w:rPr>
          <w:b/>
          <w:i/>
          <w:noProof/>
          <w:sz w:val="28"/>
        </w:rPr>
        <w:t>3086</w:t>
      </w:r>
    </w:p>
    <w:p w14:paraId="7FCA00E8" w14:textId="67A77EF2" w:rsidR="007B5F6A" w:rsidRPr="00DA53A0" w:rsidRDefault="000A1496" w:rsidP="00C85647">
      <w:pPr>
        <w:pStyle w:val="Header"/>
        <w:rPr>
          <w:sz w:val="22"/>
          <w:szCs w:val="22"/>
        </w:rPr>
      </w:pPr>
      <w:r>
        <w:rPr>
          <w:sz w:val="24"/>
        </w:rPr>
        <w:t>Fukuoka</w:t>
      </w:r>
      <w:r w:rsidR="008E71F5">
        <w:rPr>
          <w:sz w:val="24"/>
        </w:rPr>
        <w:t xml:space="preserve">, </w:t>
      </w:r>
      <w:r>
        <w:rPr>
          <w:sz w:val="24"/>
        </w:rPr>
        <w:t>Japan</w:t>
      </w:r>
      <w:r w:rsidR="00C85647">
        <w:rPr>
          <w:sz w:val="24"/>
        </w:rPr>
        <w:t>,</w:t>
      </w:r>
      <w:r w:rsidR="0006015E">
        <w:rPr>
          <w:sz w:val="24"/>
        </w:rPr>
        <w:t xml:space="preserve"> </w:t>
      </w:r>
      <w:r>
        <w:rPr>
          <w:sz w:val="24"/>
        </w:rPr>
        <w:t>19</w:t>
      </w:r>
      <w:r w:rsidR="008E6DC1">
        <w:rPr>
          <w:sz w:val="24"/>
        </w:rPr>
        <w:t xml:space="preserve"> </w:t>
      </w:r>
      <w:r w:rsidR="0006015E">
        <w:rPr>
          <w:sz w:val="24"/>
        </w:rPr>
        <w:t>-</w:t>
      </w:r>
      <w:r w:rsidR="008E6DC1">
        <w:rPr>
          <w:sz w:val="24"/>
        </w:rPr>
        <w:t xml:space="preserve"> </w:t>
      </w:r>
      <w:r>
        <w:rPr>
          <w:sz w:val="24"/>
        </w:rPr>
        <w:t>23</w:t>
      </w:r>
      <w:r w:rsidR="008E6DC1">
        <w:rPr>
          <w:sz w:val="24"/>
        </w:rPr>
        <w:t xml:space="preserve"> </w:t>
      </w:r>
      <w:r>
        <w:rPr>
          <w:sz w:val="24"/>
        </w:rPr>
        <w:t>May</w:t>
      </w:r>
      <w:r w:rsidR="008E71F5">
        <w:rPr>
          <w:sz w:val="24"/>
        </w:rPr>
        <w:t xml:space="preserve"> </w:t>
      </w:r>
      <w:r w:rsidR="00C85647">
        <w:rPr>
          <w:sz w:val="24"/>
        </w:rPr>
        <w:t>202</w:t>
      </w:r>
      <w:r w:rsidR="009A13DA">
        <w:rPr>
          <w:sz w:val="24"/>
        </w:rPr>
        <w:t>5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429084C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0D7ECD">
        <w:rPr>
          <w:rFonts w:ascii="Arial" w:hAnsi="Arial" w:cs="Arial"/>
          <w:b/>
          <w:sz w:val="22"/>
          <w:szCs w:val="22"/>
        </w:rPr>
        <w:t>U</w:t>
      </w:r>
      <w:r w:rsidR="009A33DB" w:rsidRPr="009A33DB">
        <w:rPr>
          <w:rFonts w:ascii="Arial" w:hAnsi="Arial" w:cs="Arial"/>
          <w:b/>
          <w:sz w:val="22"/>
          <w:szCs w:val="22"/>
        </w:rPr>
        <w:t>pdates to Umbrella Information Model</w:t>
      </w:r>
    </w:p>
    <w:p w14:paraId="48419698" w14:textId="0F7A8BA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A33DB">
        <w:rPr>
          <w:rFonts w:ascii="Arial" w:hAnsi="Arial" w:cs="Arial"/>
          <w:b/>
          <w:bCs/>
          <w:sz w:val="22"/>
          <w:szCs w:val="22"/>
        </w:rPr>
        <w:t>N/A</w:t>
      </w:r>
    </w:p>
    <w:p w14:paraId="173B2E7F" w14:textId="79BCEDC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A33DB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5473797B" w14:textId="55AC4A9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A33DB">
        <w:rPr>
          <w:rFonts w:ascii="Arial" w:hAnsi="Arial" w:cs="Arial"/>
          <w:b/>
          <w:bCs/>
          <w:sz w:val="22"/>
          <w:szCs w:val="22"/>
        </w:rPr>
        <w:t>Small Technical Enhancements and Improvements for Rel-17 (TEI17)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4A7A3E3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A33DB">
        <w:rPr>
          <w:rFonts w:ascii="Arial" w:hAnsi="Arial" w:cs="Arial"/>
          <w:b/>
          <w:sz w:val="22"/>
          <w:szCs w:val="22"/>
        </w:rPr>
        <w:t>SA5</w:t>
      </w:r>
    </w:p>
    <w:p w14:paraId="07E5011C" w14:textId="375B0B3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A33DB">
        <w:rPr>
          <w:rFonts w:ascii="Arial" w:hAnsi="Arial" w:cs="Arial"/>
          <w:b/>
          <w:bCs/>
          <w:sz w:val="22"/>
          <w:szCs w:val="22"/>
        </w:rPr>
        <w:t>TMF</w:t>
      </w:r>
    </w:p>
    <w:p w14:paraId="7768506E" w14:textId="1BCB050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A5B8B3E" w14:textId="1831E0A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A33DB">
        <w:rPr>
          <w:rFonts w:ascii="Arial" w:hAnsi="Arial" w:cs="Arial"/>
          <w:b/>
          <w:bCs/>
          <w:sz w:val="22"/>
          <w:szCs w:val="22"/>
        </w:rPr>
        <w:t>Balazs Lengyel balazs.lengyel@ericsson.com</w:t>
      </w:r>
    </w:p>
    <w:p w14:paraId="672E01C4" w14:textId="4C83565B" w:rsidR="00B97703" w:rsidRPr="004E3939" w:rsidRDefault="00B97703" w:rsidP="009A33D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04E4EED1" w:rsidR="00B97703" w:rsidRPr="00883F2E" w:rsidRDefault="00B97703">
      <w:pPr>
        <w:spacing w:after="60"/>
        <w:ind w:left="1985" w:hanging="1985"/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509B8" w:rsidRPr="00883F2E">
        <w:t>S5-251017 R17 CR 28.620 Change attribute properties</w:t>
      </w:r>
    </w:p>
    <w:p w14:paraId="7151CC5A" w14:textId="2DA531BD" w:rsidR="00D509B8" w:rsidRPr="00883F2E" w:rsidRDefault="00D509B8" w:rsidP="00D509B8">
      <w:pPr>
        <w:spacing w:after="60"/>
        <w:ind w:left="1985"/>
      </w:pPr>
      <w:r w:rsidRPr="00883F2E">
        <w:t>S5-251018 R18 CR 28.620 Change attribute properties</w:t>
      </w:r>
    </w:p>
    <w:p w14:paraId="7021794F" w14:textId="39AB7443" w:rsidR="00D509B8" w:rsidRPr="00883F2E" w:rsidRDefault="00D509B8" w:rsidP="00D509B8">
      <w:pPr>
        <w:spacing w:after="60"/>
        <w:ind w:left="1985"/>
      </w:pPr>
      <w:r w:rsidRPr="00883F2E">
        <w:t>S5-251019 R19 CR 28.620 Change attribute properties</w:t>
      </w:r>
    </w:p>
    <w:p w14:paraId="29FD4129" w14:textId="77777777" w:rsidR="00D509B8" w:rsidRPr="00883F2E" w:rsidRDefault="00D509B8" w:rsidP="00D509B8">
      <w:pPr>
        <w:spacing w:after="60"/>
        <w:ind w:left="1985"/>
      </w:pPr>
      <w:r w:rsidRPr="00883F2E">
        <w:t>S5-251014 R17 CR 28.620 Clarify attribute tables</w:t>
      </w:r>
    </w:p>
    <w:p w14:paraId="326A5A8A" w14:textId="455CED59" w:rsidR="00D509B8" w:rsidRPr="00883F2E" w:rsidRDefault="00D509B8" w:rsidP="00D509B8">
      <w:pPr>
        <w:spacing w:after="60"/>
        <w:ind w:left="1985"/>
      </w:pPr>
      <w:r w:rsidRPr="00883F2E">
        <w:t>S5-251015 R18 CR 28.620 Clarify attribute tables</w:t>
      </w:r>
    </w:p>
    <w:p w14:paraId="4AFB557F" w14:textId="0093324C" w:rsidR="00D509B8" w:rsidRPr="00883F2E" w:rsidRDefault="00D509B8" w:rsidP="00D509B8">
      <w:pPr>
        <w:spacing w:after="60"/>
        <w:ind w:left="1985"/>
      </w:pPr>
      <w:r w:rsidRPr="00883F2E">
        <w:t>S5-251016 Rel-19 CR TS 28.620 Align IOC definitions with TS 32.160 template</w:t>
      </w:r>
    </w:p>
    <w:p w14:paraId="0195E299" w14:textId="5AE657D3" w:rsidR="00137597" w:rsidRPr="00883F2E" w:rsidRDefault="00137597" w:rsidP="00D509B8">
      <w:pPr>
        <w:spacing w:after="60"/>
        <w:ind w:left="1985"/>
      </w:pPr>
      <w:r w:rsidRPr="00883F2E">
        <w:t>S5-250307 Rel-19 CR TS 28.620 Update TMF and ITU-T references</w:t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3F6EE6D" w14:textId="77777777" w:rsidR="00D040CB" w:rsidRDefault="00EA62F1" w:rsidP="00D040CB">
      <w:r>
        <w:t xml:space="preserve">SA5 would like to  inform TMF that </w:t>
      </w:r>
      <w:r w:rsidR="008A5BAB">
        <w:t xml:space="preserve">SA5 has updated the </w:t>
      </w:r>
    </w:p>
    <w:p w14:paraId="73A509C0" w14:textId="77777777" w:rsidR="00D040CB" w:rsidRDefault="008A5BAB" w:rsidP="00D040CB">
      <w:r>
        <w:t>3GPP TS 28.</w:t>
      </w:r>
      <w:r w:rsidRPr="00D040CB">
        <w:t>620</w:t>
      </w:r>
      <w:r w:rsidR="000E5070" w:rsidRPr="00D040CB">
        <w:t xml:space="preserve"> </w:t>
      </w:r>
      <w:r w:rsidR="00D040CB">
        <w:t>"</w:t>
      </w:r>
      <w:r w:rsidR="00D040CB" w:rsidRPr="00D040CB">
        <w:t>Fixed Mobile Convergence (FMC)</w:t>
      </w:r>
      <w:r w:rsidR="00D040CB">
        <w:t xml:space="preserve"> </w:t>
      </w:r>
      <w:r w:rsidR="00D040CB" w:rsidRPr="00D040CB">
        <w:t>Federated Network Information Model (FNIM)</w:t>
      </w:r>
      <w:r w:rsidR="00D040CB">
        <w:t xml:space="preserve"> </w:t>
      </w:r>
      <w:r w:rsidR="00D040CB" w:rsidRPr="00D040CB">
        <w:t>Umbrella Information Model (UIM)</w:t>
      </w:r>
      <w:r w:rsidR="00D040CB">
        <w:t>"</w:t>
      </w:r>
      <w:r>
        <w:t xml:space="preserve"> </w:t>
      </w:r>
    </w:p>
    <w:p w14:paraId="4885DFF1" w14:textId="53FF909E" w:rsidR="008A5BAB" w:rsidRDefault="008A5BAB" w:rsidP="00D040CB">
      <w:r>
        <w:t>in Release-17, 18</w:t>
      </w:r>
      <w:r w:rsidR="00D040CB">
        <w:t xml:space="preserve"> and</w:t>
      </w:r>
      <w:r>
        <w:t xml:space="preserve"> 19</w:t>
      </w:r>
      <w:r w:rsidR="000E5070">
        <w:t xml:space="preserve">. As </w:t>
      </w:r>
      <w:r w:rsidR="00D040CB">
        <w:t xml:space="preserve">TS </w:t>
      </w:r>
      <w:r w:rsidR="000E5070">
        <w:t>28</w:t>
      </w:r>
      <w:r w:rsidR="00D040CB">
        <w:t>.</w:t>
      </w:r>
      <w:r w:rsidR="000E5070">
        <w:t xml:space="preserve">620 </w:t>
      </w:r>
      <w:r w:rsidR="00D040CB">
        <w:t>contains</w:t>
      </w:r>
      <w:r w:rsidR="000E5070">
        <w:t xml:space="preserve"> a</w:t>
      </w:r>
      <w:r w:rsidR="00D040CB">
        <w:t xml:space="preserve"> </w:t>
      </w:r>
      <w:r w:rsidR="000E5070">
        <w:t>model</w:t>
      </w:r>
      <w:r w:rsidR="00D040CB">
        <w:t xml:space="preserve"> </w:t>
      </w:r>
      <w:r w:rsidR="00715DF6">
        <w:t xml:space="preserve">originally </w:t>
      </w:r>
      <w:r w:rsidR="00D040CB">
        <w:t>created jointly by 3GPP and TMF, 3GPP SA5 would like to notify TMF of the change.</w:t>
      </w:r>
      <w:r w:rsidR="00D509B8">
        <w:t xml:space="preserve"> The update had 2 goals</w:t>
      </w:r>
    </w:p>
    <w:p w14:paraId="6FF1EBE4" w14:textId="7EBDC102" w:rsidR="00D509B8" w:rsidRDefault="00D509B8" w:rsidP="008A5BAB">
      <w:r>
        <w:t>- Simplify and align attribute tables with 3GPP TS 32.160</w:t>
      </w:r>
    </w:p>
    <w:p w14:paraId="7F87BB12" w14:textId="4BEF8454" w:rsidR="00D509B8" w:rsidRDefault="00D509B8" w:rsidP="008A5BAB">
      <w:r>
        <w:t>- Change attribute properties for the id and dnPrefix attributes</w:t>
      </w:r>
    </w:p>
    <w:p w14:paraId="31D528A2" w14:textId="73FAB354" w:rsidR="008A5BAB" w:rsidRPr="008A5BAB" w:rsidRDefault="008A5BAB" w:rsidP="008A5BAB">
      <w:pPr>
        <w:spacing w:after="120"/>
        <w:ind w:left="993" w:hanging="993"/>
        <w:rPr>
          <w:bCs/>
          <w:i/>
          <w:iCs/>
          <w:color w:val="0070C0"/>
          <w:lang w:val="en-CA"/>
        </w:rPr>
      </w:pPr>
      <w:r w:rsidRPr="00DC0B88">
        <w:rPr>
          <w:bCs/>
          <w:lang w:val="en-CA"/>
        </w:rPr>
        <w:t>Implementation to date is per the attached documents</w:t>
      </w:r>
      <w:r>
        <w:rPr>
          <w:rFonts w:ascii="Arial" w:hAnsi="Arial" w:cs="Arial"/>
          <w:bCs/>
          <w:lang w:val="en-CA"/>
        </w:rPr>
        <w:t>.</w:t>
      </w: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E76842" w14:textId="3DD4C02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8A5BAB">
        <w:rPr>
          <w:rFonts w:ascii="Arial" w:hAnsi="Arial" w:cs="Arial"/>
          <w:b/>
        </w:rPr>
        <w:t>: TMF</w:t>
      </w:r>
    </w:p>
    <w:p w14:paraId="06B80CE0" w14:textId="40C13D0F" w:rsidR="00B97703" w:rsidRDefault="00B97703" w:rsidP="008A5BA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8A5BAB" w:rsidRPr="004278AB">
        <w:rPr>
          <w:rFonts w:ascii="Arial" w:hAnsi="Arial" w:cs="Arial"/>
          <w:bCs/>
          <w:lang w:val="en-CA"/>
        </w:rPr>
        <w:t>SA5 ask</w:t>
      </w:r>
      <w:r w:rsidR="008A5BAB">
        <w:rPr>
          <w:rFonts w:ascii="Arial" w:hAnsi="Arial" w:cs="Arial"/>
          <w:bCs/>
          <w:lang w:val="en-CA"/>
        </w:rPr>
        <w:t>s TMF</w:t>
      </w:r>
      <w:r w:rsidR="008A5BAB" w:rsidRPr="004278AB">
        <w:rPr>
          <w:rFonts w:ascii="Arial" w:hAnsi="Arial" w:cs="Arial"/>
          <w:bCs/>
          <w:lang w:val="en-CA"/>
        </w:rPr>
        <w:t xml:space="preserve"> to tak</w:t>
      </w:r>
      <w:r w:rsidR="008A5BAB">
        <w:rPr>
          <w:rFonts w:ascii="Arial" w:hAnsi="Arial" w:cs="Arial"/>
          <w:bCs/>
          <w:lang w:val="en-CA"/>
        </w:rPr>
        <w:t>e the above into consideration</w:t>
      </w:r>
      <w:r w:rsidR="00137597">
        <w:rPr>
          <w:rFonts w:ascii="Arial" w:hAnsi="Arial" w:cs="Arial"/>
          <w:bCs/>
          <w:lang w:val="en-CA"/>
        </w:rPr>
        <w:t xml:space="preserve"> and to check the updated references.</w:t>
      </w:r>
    </w:p>
    <w:p w14:paraId="5DD292C3" w14:textId="4410548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7D697E5" w14:textId="64273870" w:rsidR="004017E2" w:rsidRDefault="004017E2" w:rsidP="004017E2">
      <w:r>
        <w:t>SA5#162</w:t>
      </w:r>
      <w:r>
        <w:tab/>
      </w:r>
      <w:r>
        <w:tab/>
        <w:t>25 August - 29 August 2025</w:t>
      </w:r>
      <w:r>
        <w:tab/>
      </w:r>
      <w:r>
        <w:tab/>
        <w:t>Goteborg, Sweden</w:t>
      </w:r>
    </w:p>
    <w:p w14:paraId="7887A542" w14:textId="5380715B" w:rsidR="00207862" w:rsidRPr="006F09B6" w:rsidRDefault="000A1496" w:rsidP="002F1940">
      <w:r>
        <w:t>SA5#163</w:t>
      </w:r>
      <w:r>
        <w:tab/>
      </w:r>
      <w:r>
        <w:tab/>
        <w:t>13 October - 17 October 2025</w:t>
      </w:r>
      <w:r>
        <w:tab/>
      </w:r>
      <w:r>
        <w:tab/>
        <w:t>China</w:t>
      </w:r>
    </w:p>
    <w:sectPr w:rsidR="00207862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751412" w14:textId="77777777" w:rsidR="00FE5041" w:rsidRDefault="00FE5041">
      <w:pPr>
        <w:spacing w:after="0"/>
      </w:pPr>
      <w:r>
        <w:separator/>
      </w:r>
    </w:p>
  </w:endnote>
  <w:endnote w:type="continuationSeparator" w:id="0">
    <w:p w14:paraId="03C71B99" w14:textId="77777777" w:rsidR="00FE5041" w:rsidRDefault="00FE504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04122E" w14:textId="77777777" w:rsidR="00FE5041" w:rsidRDefault="00FE5041">
      <w:pPr>
        <w:spacing w:after="0"/>
      </w:pPr>
      <w:r>
        <w:separator/>
      </w:r>
    </w:p>
  </w:footnote>
  <w:footnote w:type="continuationSeparator" w:id="0">
    <w:p w14:paraId="71886BB4" w14:textId="77777777" w:rsidR="00FE5041" w:rsidRDefault="00FE504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15188584">
    <w:abstractNumId w:val="6"/>
  </w:num>
  <w:num w:numId="2" w16cid:durableId="335420021">
    <w:abstractNumId w:val="5"/>
  </w:num>
  <w:num w:numId="3" w16cid:durableId="918947183">
    <w:abstractNumId w:val="4"/>
  </w:num>
  <w:num w:numId="4" w16cid:durableId="346446992">
    <w:abstractNumId w:val="3"/>
  </w:num>
  <w:num w:numId="5" w16cid:durableId="1086658256">
    <w:abstractNumId w:val="2"/>
  </w:num>
  <w:num w:numId="6" w16cid:durableId="1420367408">
    <w:abstractNumId w:val="1"/>
  </w:num>
  <w:num w:numId="7" w16cid:durableId="172649256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NKgFAFDgrx8tAAAA"/>
  </w:docVars>
  <w:rsids>
    <w:rsidRoot w:val="004E3939"/>
    <w:rsid w:val="00002204"/>
    <w:rsid w:val="00015110"/>
    <w:rsid w:val="00017F23"/>
    <w:rsid w:val="00027DC0"/>
    <w:rsid w:val="0004571C"/>
    <w:rsid w:val="0006015E"/>
    <w:rsid w:val="00063B81"/>
    <w:rsid w:val="000735E4"/>
    <w:rsid w:val="0008790C"/>
    <w:rsid w:val="000A1496"/>
    <w:rsid w:val="000B7858"/>
    <w:rsid w:val="000C6359"/>
    <w:rsid w:val="000D7ECD"/>
    <w:rsid w:val="000E15F1"/>
    <w:rsid w:val="000E5070"/>
    <w:rsid w:val="000F6242"/>
    <w:rsid w:val="00137597"/>
    <w:rsid w:val="00147E2C"/>
    <w:rsid w:val="00167390"/>
    <w:rsid w:val="001866CC"/>
    <w:rsid w:val="001927D5"/>
    <w:rsid w:val="001A022C"/>
    <w:rsid w:val="001B09D9"/>
    <w:rsid w:val="001B14F2"/>
    <w:rsid w:val="001C6882"/>
    <w:rsid w:val="00207862"/>
    <w:rsid w:val="00226381"/>
    <w:rsid w:val="0024702B"/>
    <w:rsid w:val="00250BA4"/>
    <w:rsid w:val="00264862"/>
    <w:rsid w:val="002869FE"/>
    <w:rsid w:val="0029690D"/>
    <w:rsid w:val="002B15AB"/>
    <w:rsid w:val="002F1940"/>
    <w:rsid w:val="00304054"/>
    <w:rsid w:val="00353610"/>
    <w:rsid w:val="00383545"/>
    <w:rsid w:val="003840C5"/>
    <w:rsid w:val="003E0704"/>
    <w:rsid w:val="003E6144"/>
    <w:rsid w:val="003F4A9E"/>
    <w:rsid w:val="004017E2"/>
    <w:rsid w:val="00417CF6"/>
    <w:rsid w:val="00433500"/>
    <w:rsid w:val="00433F71"/>
    <w:rsid w:val="00440D43"/>
    <w:rsid w:val="00496CF1"/>
    <w:rsid w:val="004A31D4"/>
    <w:rsid w:val="004E25EC"/>
    <w:rsid w:val="004E3939"/>
    <w:rsid w:val="00511396"/>
    <w:rsid w:val="00520423"/>
    <w:rsid w:val="005227FA"/>
    <w:rsid w:val="00544BBC"/>
    <w:rsid w:val="005A5730"/>
    <w:rsid w:val="005D76CE"/>
    <w:rsid w:val="006052AD"/>
    <w:rsid w:val="00620FC6"/>
    <w:rsid w:val="00642E8A"/>
    <w:rsid w:val="006E298D"/>
    <w:rsid w:val="006F09B6"/>
    <w:rsid w:val="00707533"/>
    <w:rsid w:val="007076CF"/>
    <w:rsid w:val="00715DF6"/>
    <w:rsid w:val="0073766B"/>
    <w:rsid w:val="00743335"/>
    <w:rsid w:val="0075543A"/>
    <w:rsid w:val="00765D1D"/>
    <w:rsid w:val="007B5F6A"/>
    <w:rsid w:val="007B78CB"/>
    <w:rsid w:val="007C5CA2"/>
    <w:rsid w:val="007F4F92"/>
    <w:rsid w:val="00810857"/>
    <w:rsid w:val="00817B54"/>
    <w:rsid w:val="00847D10"/>
    <w:rsid w:val="00865DE2"/>
    <w:rsid w:val="008725B2"/>
    <w:rsid w:val="00883F2E"/>
    <w:rsid w:val="008A5BAB"/>
    <w:rsid w:val="008D772F"/>
    <w:rsid w:val="008E68E4"/>
    <w:rsid w:val="008E6DC1"/>
    <w:rsid w:val="008E71A7"/>
    <w:rsid w:val="008E71F5"/>
    <w:rsid w:val="00962D46"/>
    <w:rsid w:val="0099764C"/>
    <w:rsid w:val="009A13DA"/>
    <w:rsid w:val="009A33DB"/>
    <w:rsid w:val="009D6476"/>
    <w:rsid w:val="00A117D5"/>
    <w:rsid w:val="00A41C93"/>
    <w:rsid w:val="00A441F4"/>
    <w:rsid w:val="00A50181"/>
    <w:rsid w:val="00AA3BCC"/>
    <w:rsid w:val="00AB5CB4"/>
    <w:rsid w:val="00AE1B3E"/>
    <w:rsid w:val="00B07B55"/>
    <w:rsid w:val="00B726DA"/>
    <w:rsid w:val="00B97703"/>
    <w:rsid w:val="00B9796D"/>
    <w:rsid w:val="00BB0A72"/>
    <w:rsid w:val="00BD7369"/>
    <w:rsid w:val="00C05328"/>
    <w:rsid w:val="00C060D3"/>
    <w:rsid w:val="00C25BCB"/>
    <w:rsid w:val="00C85647"/>
    <w:rsid w:val="00CB506A"/>
    <w:rsid w:val="00CC2AF1"/>
    <w:rsid w:val="00CF40AE"/>
    <w:rsid w:val="00CF6087"/>
    <w:rsid w:val="00D040CB"/>
    <w:rsid w:val="00D0487D"/>
    <w:rsid w:val="00D509B8"/>
    <w:rsid w:val="00D72161"/>
    <w:rsid w:val="00D8014B"/>
    <w:rsid w:val="00D8590E"/>
    <w:rsid w:val="00D87FEA"/>
    <w:rsid w:val="00DA3653"/>
    <w:rsid w:val="00DC0B88"/>
    <w:rsid w:val="00DD2537"/>
    <w:rsid w:val="00E21BBA"/>
    <w:rsid w:val="00E4765A"/>
    <w:rsid w:val="00E73497"/>
    <w:rsid w:val="00E86C14"/>
    <w:rsid w:val="00E966FE"/>
    <w:rsid w:val="00EA62F1"/>
    <w:rsid w:val="00EF524E"/>
    <w:rsid w:val="00F0517C"/>
    <w:rsid w:val="00F25496"/>
    <w:rsid w:val="00F55F48"/>
    <w:rsid w:val="00F667CF"/>
    <w:rsid w:val="00F803BE"/>
    <w:rsid w:val="00F91E64"/>
    <w:rsid w:val="00FE5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balazs161</cp:lastModifiedBy>
  <cp:revision>3</cp:revision>
  <cp:lastPrinted>2002-04-23T07:10:00Z</cp:lastPrinted>
  <dcterms:created xsi:type="dcterms:W3CDTF">2025-05-23T00:13:00Z</dcterms:created>
  <dcterms:modified xsi:type="dcterms:W3CDTF">2025-05-23T00:15:00Z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</Properties>
</file>